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C95AC" w14:textId="299ABB4B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47425" w:rsidRPr="00D350D9">
        <w:rPr>
          <w:rFonts w:ascii="Corbel" w:hAnsi="Corbel"/>
          <w:bCs/>
          <w:i/>
        </w:rPr>
        <w:t xml:space="preserve">Załącznik nr 1.5 do Zarządzenia Rektora UR  nr </w:t>
      </w:r>
      <w:r w:rsidR="001B0D3F">
        <w:rPr>
          <w:rFonts w:ascii="Corbel" w:hAnsi="Corbel"/>
          <w:bCs/>
          <w:i/>
        </w:rPr>
        <w:t>61</w:t>
      </w:r>
      <w:r w:rsidR="00647425" w:rsidRPr="00D350D9">
        <w:rPr>
          <w:rFonts w:ascii="Corbel" w:hAnsi="Corbel"/>
          <w:bCs/>
          <w:i/>
        </w:rPr>
        <w:t>/20</w:t>
      </w:r>
      <w:r w:rsidR="001B0D3F">
        <w:rPr>
          <w:rFonts w:ascii="Corbel" w:hAnsi="Corbel"/>
          <w:bCs/>
          <w:i/>
        </w:rPr>
        <w:t>25</w:t>
      </w:r>
    </w:p>
    <w:p w14:paraId="35D6B4E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8E6344C" w14:textId="6D04C78B" w:rsidR="00ED5020" w:rsidRDefault="0071620A" w:rsidP="00ED502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64FD9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564FD9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6C7D0B">
        <w:rPr>
          <w:rFonts w:ascii="Corbel" w:hAnsi="Corbel"/>
          <w:b/>
          <w:smallCaps/>
          <w:sz w:val="24"/>
          <w:szCs w:val="24"/>
        </w:rPr>
        <w:t>202</w:t>
      </w:r>
      <w:r w:rsidR="00D5744B">
        <w:rPr>
          <w:rFonts w:ascii="Corbel" w:hAnsi="Corbel"/>
          <w:b/>
          <w:smallCaps/>
          <w:sz w:val="24"/>
          <w:szCs w:val="24"/>
        </w:rPr>
        <w:t>5</w:t>
      </w:r>
      <w:r w:rsidR="006C7D0B">
        <w:rPr>
          <w:rFonts w:ascii="Corbel" w:hAnsi="Corbel"/>
          <w:b/>
          <w:smallCaps/>
          <w:sz w:val="24"/>
          <w:szCs w:val="24"/>
        </w:rPr>
        <w:t>-202</w:t>
      </w:r>
      <w:r w:rsidR="00D5744B">
        <w:rPr>
          <w:rFonts w:ascii="Corbel" w:hAnsi="Corbel"/>
          <w:b/>
          <w:smallCaps/>
          <w:sz w:val="24"/>
          <w:szCs w:val="24"/>
        </w:rPr>
        <w:t>7</w:t>
      </w:r>
    </w:p>
    <w:p w14:paraId="0270F432" w14:textId="3A33E30D" w:rsidR="00445970" w:rsidRPr="00ED5020" w:rsidRDefault="00445970" w:rsidP="00ED5020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ED5020">
        <w:rPr>
          <w:rFonts w:ascii="Corbel" w:hAnsi="Corbel"/>
          <w:sz w:val="20"/>
          <w:szCs w:val="20"/>
        </w:rPr>
        <w:t>202</w:t>
      </w:r>
      <w:r w:rsidR="00C65DE2">
        <w:rPr>
          <w:rFonts w:ascii="Corbel" w:hAnsi="Corbel"/>
          <w:sz w:val="20"/>
          <w:szCs w:val="20"/>
        </w:rPr>
        <w:t>6</w:t>
      </w:r>
      <w:r w:rsidR="00ED5020">
        <w:rPr>
          <w:rFonts w:ascii="Corbel" w:hAnsi="Corbel"/>
          <w:sz w:val="20"/>
          <w:szCs w:val="20"/>
        </w:rPr>
        <w:t>/202</w:t>
      </w:r>
      <w:r w:rsidR="00C65DE2">
        <w:rPr>
          <w:rFonts w:ascii="Corbel" w:hAnsi="Corbel"/>
          <w:sz w:val="20"/>
          <w:szCs w:val="20"/>
        </w:rPr>
        <w:t>7</w:t>
      </w:r>
    </w:p>
    <w:p w14:paraId="4254D8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C04E1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FD8191" w14:textId="77777777" w:rsidTr="000C3F42">
        <w:tc>
          <w:tcPr>
            <w:tcW w:w="2694" w:type="dxa"/>
            <w:vAlign w:val="center"/>
          </w:tcPr>
          <w:p w14:paraId="7240976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FC3802" w14:textId="77777777" w:rsidR="0085747A" w:rsidRPr="00D5744B" w:rsidRDefault="00D234F0" w:rsidP="00EF764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5744B">
              <w:rPr>
                <w:rFonts w:ascii="Corbel" w:hAnsi="Corbel"/>
                <w:sz w:val="24"/>
                <w:szCs w:val="24"/>
              </w:rPr>
              <w:t>Strategie biznesowe</w:t>
            </w:r>
          </w:p>
        </w:tc>
      </w:tr>
      <w:tr w:rsidR="0085747A" w:rsidRPr="00C65DE2" w14:paraId="5771848B" w14:textId="77777777" w:rsidTr="000C3F42">
        <w:tc>
          <w:tcPr>
            <w:tcW w:w="2694" w:type="dxa"/>
            <w:vAlign w:val="center"/>
          </w:tcPr>
          <w:p w14:paraId="68604D2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7D8559" w14:textId="6AFAE2D8" w:rsidR="0085747A" w:rsidRPr="004236A3" w:rsidRDefault="00D574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FiR/II/RiA/C-1.4</w:t>
            </w:r>
            <w:r w:rsidR="008D5545" w:rsidRPr="004236A3">
              <w:rPr>
                <w:rFonts w:ascii="Corbel" w:hAnsi="Corbel"/>
                <w:b w:val="0"/>
                <w:sz w:val="24"/>
                <w:szCs w:val="24"/>
                <w:lang w:val="en-US"/>
              </w:rPr>
              <w:t>b</w:t>
            </w:r>
          </w:p>
        </w:tc>
      </w:tr>
      <w:tr w:rsidR="0085747A" w:rsidRPr="009C54AE" w14:paraId="53FD3A95" w14:textId="77777777" w:rsidTr="000C3F42">
        <w:tc>
          <w:tcPr>
            <w:tcW w:w="2694" w:type="dxa"/>
            <w:vAlign w:val="center"/>
          </w:tcPr>
          <w:p w14:paraId="38F6A0D6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8851180" w14:textId="7FFE1DC0" w:rsidR="0085747A" w:rsidRPr="009C54AE" w:rsidRDefault="00D574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C3F42" w:rsidRPr="009C54AE" w14:paraId="3D5E2C7E" w14:textId="77777777" w:rsidTr="000C3F42">
        <w:tc>
          <w:tcPr>
            <w:tcW w:w="2694" w:type="dxa"/>
            <w:vAlign w:val="center"/>
          </w:tcPr>
          <w:p w14:paraId="34BD533A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E2E9D87" w14:textId="5149D386" w:rsidR="000C3F42" w:rsidRPr="00E04536" w:rsidRDefault="00D5744B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0C3F42" w:rsidRPr="009C54AE" w14:paraId="4CC3788E" w14:textId="77777777" w:rsidTr="000C3F42">
        <w:tc>
          <w:tcPr>
            <w:tcW w:w="2694" w:type="dxa"/>
            <w:vAlign w:val="center"/>
          </w:tcPr>
          <w:p w14:paraId="60DDBF8E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0A8600" w14:textId="2DC810C1" w:rsidR="000C3F42" w:rsidRPr="009C54AE" w:rsidRDefault="00EF7641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641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4316F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F7641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183F171" w14:textId="77777777" w:rsidTr="000C3F42">
        <w:tc>
          <w:tcPr>
            <w:tcW w:w="2694" w:type="dxa"/>
            <w:vAlign w:val="center"/>
          </w:tcPr>
          <w:p w14:paraId="01F4AF2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F08DFD" w14:textId="77777777" w:rsidR="0085747A" w:rsidRPr="009C54AE" w:rsidRDefault="00D234F0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19E4E4A2" w14:textId="77777777" w:rsidTr="000C3F42">
        <w:tc>
          <w:tcPr>
            <w:tcW w:w="2694" w:type="dxa"/>
            <w:vAlign w:val="center"/>
          </w:tcPr>
          <w:p w14:paraId="3DD22D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9C26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0D38B0D" w14:textId="77777777" w:rsidTr="000C3F42">
        <w:tc>
          <w:tcPr>
            <w:tcW w:w="2694" w:type="dxa"/>
            <w:vAlign w:val="center"/>
          </w:tcPr>
          <w:p w14:paraId="7D23D9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500B6F" w14:textId="77777777" w:rsidR="0085747A" w:rsidRPr="009C54AE" w:rsidRDefault="0017512A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957DE69" w14:textId="77777777" w:rsidTr="000C3F42">
        <w:tc>
          <w:tcPr>
            <w:tcW w:w="2694" w:type="dxa"/>
            <w:vAlign w:val="center"/>
          </w:tcPr>
          <w:p w14:paraId="1E8A30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3F3AC" w14:textId="77777777" w:rsidR="0085747A" w:rsidRPr="009C54AE" w:rsidRDefault="00EF7641" w:rsidP="00D234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234F0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068D5019" w14:textId="77777777" w:rsidTr="000C3F42">
        <w:tc>
          <w:tcPr>
            <w:tcW w:w="2694" w:type="dxa"/>
            <w:vAlign w:val="center"/>
          </w:tcPr>
          <w:p w14:paraId="5AFC1C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D33B0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CD5BD0C" w14:textId="77777777" w:rsidTr="000C3F42">
        <w:tc>
          <w:tcPr>
            <w:tcW w:w="2694" w:type="dxa"/>
            <w:vAlign w:val="center"/>
          </w:tcPr>
          <w:p w14:paraId="7646718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7EF6FB" w14:textId="77777777" w:rsidR="00923D7D" w:rsidRPr="009C54A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154D3D6" w14:textId="77777777" w:rsidTr="000C3F42">
        <w:tc>
          <w:tcPr>
            <w:tcW w:w="2694" w:type="dxa"/>
            <w:vAlign w:val="center"/>
          </w:tcPr>
          <w:p w14:paraId="1EC242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73DF93" w14:textId="77777777" w:rsidR="0085747A" w:rsidRPr="00D234F0" w:rsidRDefault="00D234F0" w:rsidP="00D234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4F0">
              <w:rPr>
                <w:rFonts w:ascii="Corbel" w:hAnsi="Corbel"/>
                <w:b w:val="0"/>
                <w:sz w:val="24"/>
                <w:szCs w:val="24"/>
              </w:rPr>
              <w:t xml:space="preserve">Dr hab. Mariola Grzebyk,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Pr="00D234F0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D234F0" w:rsidRPr="009C54AE" w14:paraId="63F78FE8" w14:textId="77777777" w:rsidTr="000C3F42">
        <w:tc>
          <w:tcPr>
            <w:tcW w:w="2694" w:type="dxa"/>
            <w:vAlign w:val="center"/>
          </w:tcPr>
          <w:p w14:paraId="2E4F6C85" w14:textId="77777777" w:rsidR="00D234F0" w:rsidRPr="009C54AE" w:rsidRDefault="00D234F0" w:rsidP="00D234F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0626FB" w14:textId="77777777" w:rsidR="00D234F0" w:rsidRDefault="00D234F0" w:rsidP="00C52F48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D234F0">
              <w:rPr>
                <w:rFonts w:ascii="Corbel" w:hAnsi="Corbel"/>
                <w:b w:val="0"/>
                <w:sz w:val="24"/>
                <w:szCs w:val="24"/>
              </w:rPr>
              <w:t xml:space="preserve">Dr hab. Mariola Grzebyk,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Pr="00D234F0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  <w:p w14:paraId="3802F180" w14:textId="6881AB4E" w:rsidR="00C52F48" w:rsidRPr="00D234F0" w:rsidRDefault="00C52F48" w:rsidP="00C52F48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Karolina Jezierska</w:t>
            </w:r>
          </w:p>
        </w:tc>
      </w:tr>
    </w:tbl>
    <w:p w14:paraId="2B5895B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45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0737C0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6A9C8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A04659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4E09065" w14:textId="77777777" w:rsidTr="00ED50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9EF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14D03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76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C9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AA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4E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4A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3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A7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15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0F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EEEC6E0" w14:textId="77777777" w:rsidTr="00ED502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87C" w14:textId="77777777" w:rsidR="00015B8F" w:rsidRPr="009C54AE" w:rsidRDefault="00D839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96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B58F" w14:textId="48D7C2C9" w:rsidR="00015B8F" w:rsidRPr="009C54AE" w:rsidRDefault="00BC31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F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13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1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63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0B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D8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0579" w14:textId="77777777" w:rsidR="00015B8F" w:rsidRPr="009C54AE" w:rsidRDefault="00FE76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5069F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FF47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70BB6F" w14:textId="77777777" w:rsidR="00ED5020" w:rsidRPr="009A27B8" w:rsidRDefault="00ED5020" w:rsidP="00ED502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102353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47D38922" w14:textId="77777777" w:rsidR="00ED5020" w:rsidRPr="009A27B8" w:rsidRDefault="00ED5020" w:rsidP="00ED502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940C8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4D271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BE27487" w14:textId="77777777" w:rsidR="009C54AE" w:rsidRDefault="00D839A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2F0AA5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199D359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1D8D7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0AA5" w14:paraId="13D81F18" w14:textId="77777777" w:rsidTr="00745302">
        <w:tc>
          <w:tcPr>
            <w:tcW w:w="9670" w:type="dxa"/>
          </w:tcPr>
          <w:p w14:paraId="6BC8DD21" w14:textId="77777777" w:rsidR="0085747A" w:rsidRPr="009C54AE" w:rsidRDefault="002F0AA5" w:rsidP="00D5744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0A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podstawowej wiedzy z zakresu zarządzania przedsiębiorstwem</w:t>
            </w:r>
            <w:r w:rsidR="00D839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Pr="002F0A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funkcjonowania przedsiębiorstwa w warunkach rynkowych</w:t>
            </w:r>
            <w:r w:rsidR="00D839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52DA8F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B8165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E2F8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B1DD5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684BB7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839A9" w:rsidRPr="009C54AE" w14:paraId="2DEDB80E" w14:textId="77777777" w:rsidTr="00F47E2E">
        <w:tc>
          <w:tcPr>
            <w:tcW w:w="845" w:type="dxa"/>
            <w:vAlign w:val="center"/>
          </w:tcPr>
          <w:p w14:paraId="4D18261C" w14:textId="77777777" w:rsidR="00D839A9" w:rsidRPr="009C54AE" w:rsidRDefault="00D839A9" w:rsidP="00D83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14:paraId="327AD943" w14:textId="77777777" w:rsidR="00D839A9" w:rsidRPr="00D839A9" w:rsidRDefault="00D839A9" w:rsidP="00D839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39A9">
              <w:rPr>
                <w:rFonts w:ascii="Corbel" w:hAnsi="Corbel"/>
                <w:b w:val="0"/>
                <w:sz w:val="24"/>
                <w:szCs w:val="24"/>
              </w:rPr>
              <w:t>Zapoznanie studentów z istotą, cechami i wymiarami strategii biznesowych.</w:t>
            </w:r>
          </w:p>
        </w:tc>
      </w:tr>
      <w:tr w:rsidR="00D839A9" w:rsidRPr="009C54AE" w14:paraId="0BEF1676" w14:textId="77777777" w:rsidTr="00F47E2E">
        <w:tc>
          <w:tcPr>
            <w:tcW w:w="845" w:type="dxa"/>
            <w:vAlign w:val="center"/>
          </w:tcPr>
          <w:p w14:paraId="13BACD53" w14:textId="77777777" w:rsidR="00D839A9" w:rsidRPr="009C54AE" w:rsidRDefault="00D839A9" w:rsidP="00D839A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063B3A3" w14:textId="77777777" w:rsidR="00D839A9" w:rsidRPr="00D839A9" w:rsidRDefault="00D839A9" w:rsidP="00D839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39A9">
              <w:rPr>
                <w:rFonts w:ascii="Corbel" w:hAnsi="Corbel"/>
                <w:b w:val="0"/>
                <w:sz w:val="24"/>
                <w:szCs w:val="24"/>
              </w:rPr>
              <w:t>Zapoznanie studentów  z klasyfikacją strategii biznesowych i ich charakterystyką.</w:t>
            </w:r>
          </w:p>
        </w:tc>
      </w:tr>
      <w:tr w:rsidR="00D839A9" w:rsidRPr="009C54AE" w14:paraId="7755C6A6" w14:textId="77777777" w:rsidTr="00F47E2E">
        <w:tc>
          <w:tcPr>
            <w:tcW w:w="845" w:type="dxa"/>
            <w:vAlign w:val="center"/>
          </w:tcPr>
          <w:p w14:paraId="6E3D60B7" w14:textId="77777777" w:rsidR="00D839A9" w:rsidRPr="009C54AE" w:rsidRDefault="00D839A9" w:rsidP="00D83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3B44F5F" w14:textId="77777777" w:rsidR="00D839A9" w:rsidRPr="00D839A9" w:rsidRDefault="00D839A9" w:rsidP="00D839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39A9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samodzielnego, twórczego myślenia strategicznego poprzez konfrontowanie wiedzy teoretycznej z praktyczną w opracowywaniu wybranej strategii biznesowej. </w:t>
            </w:r>
          </w:p>
        </w:tc>
      </w:tr>
    </w:tbl>
    <w:p w14:paraId="30B2D8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16329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6A0F2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6B4AC5F" w14:textId="77777777" w:rsidTr="002F0AA5">
        <w:tc>
          <w:tcPr>
            <w:tcW w:w="1681" w:type="dxa"/>
            <w:vAlign w:val="center"/>
          </w:tcPr>
          <w:p w14:paraId="478F71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508AD1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8E57B3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0AA5" w:rsidRPr="009C54AE" w14:paraId="50821C3B" w14:textId="77777777" w:rsidTr="002F0AA5">
        <w:tc>
          <w:tcPr>
            <w:tcW w:w="1681" w:type="dxa"/>
          </w:tcPr>
          <w:p w14:paraId="4C45859D" w14:textId="77777777" w:rsidR="002F0AA5" w:rsidRPr="009C54AE" w:rsidRDefault="00231BC3" w:rsidP="002F0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F0A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2223AE5B" w14:textId="77777777" w:rsidR="002F0AA5" w:rsidRPr="009C54AE" w:rsidRDefault="00B03B1F" w:rsidP="00B03B1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mallCaps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</w:t>
            </w:r>
            <w:r w:rsidR="00EF0FAA" w:rsidRPr="00EF0FAA">
              <w:rPr>
                <w:rFonts w:ascii="Corbel" w:hAnsi="Corbel"/>
                <w:b w:val="0"/>
                <w:sz w:val="24"/>
                <w:szCs w:val="24"/>
              </w:rPr>
              <w:t xml:space="preserve"> pojęci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EF0FAA" w:rsidRPr="00EF0FAA">
              <w:rPr>
                <w:rFonts w:ascii="Corbel" w:hAnsi="Corbel"/>
                <w:b w:val="0"/>
                <w:sz w:val="24"/>
                <w:szCs w:val="24"/>
              </w:rPr>
              <w:t>, cechy i wymiary strategii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przedsiębiorstwa</w:t>
            </w:r>
            <w:r w:rsidR="00EF0FAA" w:rsidRPr="00EF0FA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EF0FA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F0FAA" w:rsidRPr="00EF0FAA">
              <w:rPr>
                <w:rFonts w:ascii="Corbel" w:hAnsi="Corbel"/>
                <w:b w:val="0"/>
                <w:sz w:val="24"/>
                <w:szCs w:val="24"/>
              </w:rPr>
              <w:t>Rozpoznaje i charakteryzuje rodzaje strategii biznesowych.</w:t>
            </w:r>
          </w:p>
        </w:tc>
        <w:tc>
          <w:tcPr>
            <w:tcW w:w="1865" w:type="dxa"/>
          </w:tcPr>
          <w:p w14:paraId="4DE49620" w14:textId="77777777" w:rsidR="00B03B1F" w:rsidRPr="00B03B1F" w:rsidRDefault="00B03B1F" w:rsidP="00B03B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03B1F">
              <w:rPr>
                <w:rFonts w:ascii="Corbel" w:hAnsi="Corbel"/>
                <w:b w:val="0"/>
                <w:sz w:val="24"/>
                <w:szCs w:val="24"/>
              </w:rPr>
              <w:t>K_W03</w:t>
            </w:r>
          </w:p>
          <w:p w14:paraId="556024E3" w14:textId="77777777" w:rsidR="00B03B1F" w:rsidRPr="00B03B1F" w:rsidRDefault="00B03B1F" w:rsidP="00B03B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03B1F">
              <w:rPr>
                <w:rFonts w:ascii="Corbel" w:hAnsi="Corbel"/>
                <w:b w:val="0"/>
                <w:sz w:val="24"/>
                <w:szCs w:val="24"/>
              </w:rPr>
              <w:t>K_W06</w:t>
            </w:r>
          </w:p>
          <w:p w14:paraId="6473FB71" w14:textId="77777777" w:rsidR="002F0AA5" w:rsidRPr="0086205A" w:rsidRDefault="00B03B1F" w:rsidP="00B03B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="004236A3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A571A3" w:rsidRPr="009C54AE" w14:paraId="49B1886D" w14:textId="77777777" w:rsidTr="002F0AA5">
        <w:tc>
          <w:tcPr>
            <w:tcW w:w="1681" w:type="dxa"/>
          </w:tcPr>
          <w:p w14:paraId="2A81D8C7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2661FDC" w14:textId="77777777" w:rsidR="00A571A3" w:rsidRPr="00B03B1F" w:rsidRDefault="00B03B1F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Analizuje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czynniki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 xml:space="preserve"> społeczno-</w:t>
            </w:r>
            <w:r>
              <w:rPr>
                <w:rFonts w:ascii="Corbel" w:hAnsi="Corbel"/>
                <w:b w:val="0"/>
                <w:sz w:val="24"/>
                <w:szCs w:val="24"/>
              </w:rPr>
              <w:t>ekonomiczne determinujące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 xml:space="preserve"> sytuację ekonomiczno-finansową</w:t>
            </w:r>
            <w:r w:rsidR="00324155">
              <w:rPr>
                <w:rFonts w:ascii="Corbel" w:hAnsi="Corbel"/>
                <w:b w:val="0"/>
                <w:sz w:val="24"/>
                <w:szCs w:val="24"/>
              </w:rPr>
              <w:t xml:space="preserve"> przedsiębiorstwa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2E12565" w14:textId="77777777" w:rsidR="00324155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K_U03</w:t>
            </w:r>
          </w:p>
          <w:p w14:paraId="026471CE" w14:textId="77777777" w:rsidR="00324155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K_U06</w:t>
            </w:r>
          </w:p>
          <w:p w14:paraId="626EA4B4" w14:textId="77777777" w:rsidR="00A571A3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K_U07</w:t>
            </w:r>
          </w:p>
        </w:tc>
      </w:tr>
      <w:tr w:rsidR="00A571A3" w:rsidRPr="009C54AE" w14:paraId="246B3195" w14:textId="77777777" w:rsidTr="002F0AA5">
        <w:tc>
          <w:tcPr>
            <w:tcW w:w="1681" w:type="dxa"/>
          </w:tcPr>
          <w:p w14:paraId="3ACB91D1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EA5DF0F" w14:textId="77777777" w:rsidR="00A571A3" w:rsidRPr="00B03B1F" w:rsidRDefault="00B03B1F" w:rsidP="00B03B1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Potrafi wykorzyst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>ać zdobytą wiedzę z zakresu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zarządzania i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 xml:space="preserve"> finansów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formułowaniu strategii przedsiębiorstwa.</w:t>
            </w:r>
          </w:p>
        </w:tc>
        <w:tc>
          <w:tcPr>
            <w:tcW w:w="1865" w:type="dxa"/>
          </w:tcPr>
          <w:p w14:paraId="2C6B1E03" w14:textId="77777777" w:rsidR="00A571A3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K_U09</w:t>
            </w:r>
          </w:p>
        </w:tc>
      </w:tr>
      <w:tr w:rsidR="00324155" w:rsidRPr="009C54AE" w14:paraId="2669B27E" w14:textId="77777777" w:rsidTr="002F0AA5">
        <w:tc>
          <w:tcPr>
            <w:tcW w:w="1681" w:type="dxa"/>
          </w:tcPr>
          <w:p w14:paraId="3F59E876" w14:textId="77777777" w:rsidR="00324155" w:rsidRDefault="00324155" w:rsidP="00324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737CDB5" w14:textId="77777777" w:rsidR="00324155" w:rsidRPr="005A4C2B" w:rsidRDefault="00324155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mallCaps/>
                <w:sz w:val="21"/>
                <w:szCs w:val="21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Prezentuje aktywną i twórczą postawę w budowaniu strategii biznesowej.</w:t>
            </w:r>
          </w:p>
        </w:tc>
        <w:tc>
          <w:tcPr>
            <w:tcW w:w="1865" w:type="dxa"/>
          </w:tcPr>
          <w:p w14:paraId="32DB869A" w14:textId="77777777" w:rsidR="00324155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K_K01</w:t>
            </w:r>
          </w:p>
          <w:p w14:paraId="2AC78083" w14:textId="77777777" w:rsidR="00324155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K_K03</w:t>
            </w:r>
          </w:p>
          <w:p w14:paraId="4299EEC4" w14:textId="77777777" w:rsidR="00324155" w:rsidRPr="005A4C2B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K_K04</w:t>
            </w:r>
          </w:p>
        </w:tc>
      </w:tr>
    </w:tbl>
    <w:p w14:paraId="3FF144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E6227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8C5A82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1D056A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CCF976D" w14:textId="77777777" w:rsidTr="00FD3233">
        <w:tc>
          <w:tcPr>
            <w:tcW w:w="9520" w:type="dxa"/>
          </w:tcPr>
          <w:p w14:paraId="50991BE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24155" w:rsidRPr="009C54AE" w14:paraId="52B76D0B" w14:textId="77777777" w:rsidTr="00FD3233">
        <w:tc>
          <w:tcPr>
            <w:tcW w:w="9520" w:type="dxa"/>
          </w:tcPr>
          <w:p w14:paraId="62F100C5" w14:textId="17E7D0F8" w:rsidR="00324155" w:rsidRPr="00324155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 xml:space="preserve">Istota strategii przedsiębiorstwa. Wymiary i cechy strategii. </w:t>
            </w:r>
          </w:p>
        </w:tc>
      </w:tr>
      <w:tr w:rsidR="00C52F48" w:rsidRPr="009C54AE" w14:paraId="153BE147" w14:textId="77777777" w:rsidTr="00FD3233">
        <w:tc>
          <w:tcPr>
            <w:tcW w:w="9520" w:type="dxa"/>
          </w:tcPr>
          <w:p w14:paraId="5409C0F2" w14:textId="0849F279" w:rsidR="00C52F48" w:rsidRPr="00324155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>Misja, wizja, cele przedsiębiorstwa: wyjaśnienie pojęć, zasady opracowywania misji, wizji i celów przedsiębiorstwa oraz ich klasyfikacja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52F48" w:rsidRPr="009C54AE" w14:paraId="174CFE5E" w14:textId="77777777" w:rsidTr="00FD3233">
        <w:tc>
          <w:tcPr>
            <w:tcW w:w="9520" w:type="dxa"/>
          </w:tcPr>
          <w:p w14:paraId="54B0A23E" w14:textId="3F6E5F47" w:rsidR="00C52F48" w:rsidRPr="00C52F48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>Analiza strategiczna przedsiębiorstwa (mikro i makrootoczenia). Analiza zasobów przedsiębiorstwa (finansowych, rzeczowych, ludzkich i informacyjnych) w aspekcie silnych i słabych stron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52F48" w:rsidRPr="009C54AE" w14:paraId="4DB02BE4" w14:textId="77777777" w:rsidTr="00FD3233">
        <w:tc>
          <w:tcPr>
            <w:tcW w:w="9520" w:type="dxa"/>
          </w:tcPr>
          <w:p w14:paraId="4593AF12" w14:textId="0390D0B0" w:rsidR="00C52F48" w:rsidRPr="00C52F48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>Strategie ofensywne (globalna i dywersyfikacji,  ekspansji i walki), strategie środka oraz strategie defensywne i ich cechy.</w:t>
            </w:r>
          </w:p>
        </w:tc>
      </w:tr>
      <w:tr w:rsidR="00C52F48" w:rsidRPr="009C54AE" w14:paraId="3987D3CE" w14:textId="77777777" w:rsidTr="00FD3233">
        <w:tc>
          <w:tcPr>
            <w:tcW w:w="9520" w:type="dxa"/>
          </w:tcPr>
          <w:p w14:paraId="349E574C" w14:textId="65A292ED" w:rsidR="00C52F48" w:rsidRPr="00324155" w:rsidRDefault="00C52F48" w:rsidP="00C52F4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 xml:space="preserve">Strategie rodzajów działalności - dziedzin. Strategie konkurencyjne przedsiębiorstw (ekspansji, selektywnego rozwoju, eksploatacji i wycofywania się). </w:t>
            </w:r>
          </w:p>
        </w:tc>
      </w:tr>
      <w:tr w:rsidR="00C52F48" w:rsidRPr="009C54AE" w14:paraId="331EA100" w14:textId="77777777" w:rsidTr="00FD3233">
        <w:tc>
          <w:tcPr>
            <w:tcW w:w="9520" w:type="dxa"/>
          </w:tcPr>
          <w:p w14:paraId="352DA4F8" w14:textId="3821F10C" w:rsidR="00C52F48" w:rsidRPr="00324155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>Strategia a model biznesu - różnice. Istota koncepcji modeli biznesu.</w:t>
            </w:r>
          </w:p>
        </w:tc>
      </w:tr>
      <w:tr w:rsidR="00C52F48" w:rsidRPr="009C54AE" w14:paraId="75ED15E1" w14:textId="77777777" w:rsidTr="00FD3233">
        <w:tc>
          <w:tcPr>
            <w:tcW w:w="9520" w:type="dxa"/>
          </w:tcPr>
          <w:p w14:paraId="54E87C15" w14:textId="6B509693" w:rsidR="00C52F48" w:rsidRPr="00324155" w:rsidRDefault="00342EB3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42EB3">
              <w:rPr>
                <w:rFonts w:ascii="Corbel" w:hAnsi="Corbel"/>
                <w:b w:val="0"/>
                <w:sz w:val="24"/>
                <w:szCs w:val="24"/>
              </w:rPr>
              <w:lastRenderedPageBreak/>
              <w:t>Rola modeli biznesowych w zarządzaniu przedsiębiorstwem. Typy i klasyfikacje modeli biznesowych.</w:t>
            </w:r>
          </w:p>
        </w:tc>
      </w:tr>
      <w:tr w:rsidR="00C52F48" w:rsidRPr="009C54AE" w14:paraId="71A761D6" w14:textId="77777777" w:rsidTr="00FD3233">
        <w:tc>
          <w:tcPr>
            <w:tcW w:w="9520" w:type="dxa"/>
          </w:tcPr>
          <w:p w14:paraId="47B7CFB0" w14:textId="4CAEC1B3" w:rsidR="00C52F48" w:rsidRPr="00324155" w:rsidRDefault="00342EB3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42EB3">
              <w:rPr>
                <w:rFonts w:ascii="Corbel" w:hAnsi="Corbel"/>
                <w:b w:val="0"/>
                <w:sz w:val="24"/>
                <w:szCs w:val="24"/>
              </w:rPr>
              <w:t>W poszukiwaniu skutecznych strategii przedsiębiorstw – przykład planistycznej koncepcji strategii. Zasobowa koncepcja strategii i jej praktyczne zastosowanie.</w:t>
            </w:r>
          </w:p>
        </w:tc>
      </w:tr>
      <w:tr w:rsidR="00C52F48" w:rsidRPr="009C54AE" w14:paraId="2AA24D78" w14:textId="77777777" w:rsidTr="00FD3233">
        <w:tc>
          <w:tcPr>
            <w:tcW w:w="9520" w:type="dxa"/>
          </w:tcPr>
          <w:p w14:paraId="3000D2C3" w14:textId="056E6308" w:rsidR="00C52F48" w:rsidRPr="00324155" w:rsidRDefault="00E923F5" w:rsidP="00342E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923F5">
              <w:rPr>
                <w:rFonts w:ascii="Corbel" w:hAnsi="Corbel"/>
                <w:b w:val="0"/>
                <w:sz w:val="24"/>
                <w:szCs w:val="24"/>
              </w:rPr>
              <w:t>Identyfikacja i analiza strategii wybranego przedsiębiorstwa - praca zespołowa. Wnioski i rekomendacje w zakresie rozwoju strategii biznesowych – studium przypadku.</w:t>
            </w:r>
          </w:p>
        </w:tc>
      </w:tr>
    </w:tbl>
    <w:p w14:paraId="1467C01C" w14:textId="77777777" w:rsidR="00342EB3" w:rsidRDefault="00342EB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428EA5" w14:textId="6749C718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674F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57EEBD" w14:textId="77777777" w:rsidR="00E960BB" w:rsidRDefault="001101F0" w:rsidP="002E209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 xml:space="preserve">Ćwiczenia: </w:t>
      </w:r>
      <w:r>
        <w:rPr>
          <w:rFonts w:ascii="Corbel" w:hAnsi="Corbel"/>
          <w:b w:val="0"/>
          <w:smallCaps w:val="0"/>
          <w:szCs w:val="24"/>
        </w:rPr>
        <w:t xml:space="preserve">prezentacja multimedialna, analiza i interpretacja </w:t>
      </w:r>
      <w:r w:rsidRPr="00393D1F">
        <w:rPr>
          <w:rFonts w:ascii="Corbel" w:hAnsi="Corbel"/>
          <w:b w:val="0"/>
          <w:smallCaps w:val="0"/>
          <w:szCs w:val="24"/>
        </w:rPr>
        <w:t>raportów i sprawozdań finansowych</w:t>
      </w:r>
      <w:r w:rsidR="00661E33">
        <w:rPr>
          <w:rFonts w:ascii="Corbel" w:hAnsi="Corbel"/>
          <w:b w:val="0"/>
          <w:smallCaps w:val="0"/>
          <w:szCs w:val="24"/>
        </w:rPr>
        <w:t>,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661E33">
        <w:rPr>
          <w:rFonts w:ascii="Corbel" w:hAnsi="Corbel"/>
          <w:b w:val="0"/>
          <w:smallCaps w:val="0"/>
          <w:szCs w:val="24"/>
        </w:rPr>
        <w:t xml:space="preserve">analiza studium przypadku, </w:t>
      </w:r>
      <w:r>
        <w:rPr>
          <w:rFonts w:ascii="Corbel" w:hAnsi="Corbel"/>
          <w:b w:val="0"/>
          <w:smallCaps w:val="0"/>
          <w:szCs w:val="24"/>
        </w:rPr>
        <w:t>praca samodzielna i w grupach,</w:t>
      </w:r>
      <w:r w:rsidR="00A949C8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  <w:r w:rsidR="00661E33" w:rsidRPr="00661E33">
        <w:rPr>
          <w:rFonts w:ascii="Corbel" w:hAnsi="Corbel"/>
          <w:b w:val="0"/>
          <w:smallCaps w:val="0"/>
          <w:sz w:val="21"/>
          <w:szCs w:val="21"/>
        </w:rPr>
        <w:t xml:space="preserve"> </w:t>
      </w:r>
    </w:p>
    <w:p w14:paraId="6B6EB42E" w14:textId="77777777" w:rsidR="001101F0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033BB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417218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6DA1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6E1BE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CD2310F" w14:textId="77777777" w:rsidTr="001101F0">
        <w:tc>
          <w:tcPr>
            <w:tcW w:w="1962" w:type="dxa"/>
            <w:vAlign w:val="center"/>
          </w:tcPr>
          <w:p w14:paraId="4D513AF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051257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176ED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2033C4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2CC0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27780" w:rsidRPr="009C54AE" w14:paraId="67164B10" w14:textId="77777777" w:rsidTr="001101F0">
        <w:tc>
          <w:tcPr>
            <w:tcW w:w="1962" w:type="dxa"/>
          </w:tcPr>
          <w:p w14:paraId="36B0EC35" w14:textId="77777777" w:rsidR="00127780" w:rsidRPr="009C54AE" w:rsidRDefault="00661E33" w:rsidP="00127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3C628C57" w14:textId="5286710E" w:rsidR="00127780" w:rsidRPr="00127780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1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indywidualne i zespołowe, obserwacja w trakcie zajęć</w:t>
            </w:r>
          </w:p>
        </w:tc>
        <w:tc>
          <w:tcPr>
            <w:tcW w:w="2117" w:type="dxa"/>
          </w:tcPr>
          <w:p w14:paraId="2BAEAC57" w14:textId="30BC90A4" w:rsidR="00127780" w:rsidRPr="00603281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127780" w:rsidRPr="009C54AE" w14:paraId="165A4467" w14:textId="77777777" w:rsidTr="001101F0">
        <w:tc>
          <w:tcPr>
            <w:tcW w:w="1962" w:type="dxa"/>
          </w:tcPr>
          <w:p w14:paraId="5D4A8D43" w14:textId="77777777" w:rsidR="00127780" w:rsidRPr="009C54AE" w:rsidRDefault="00127780" w:rsidP="00127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01A2520" w14:textId="79B20AF3" w:rsidR="00127780" w:rsidRPr="00127780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indywidualne i zespołowe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60EF1AC" w14:textId="28FBF401" w:rsidR="00127780" w:rsidRPr="00603281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127780" w:rsidRPr="009C54AE" w14:paraId="3D92D21C" w14:textId="77777777" w:rsidTr="001101F0">
        <w:tc>
          <w:tcPr>
            <w:tcW w:w="1962" w:type="dxa"/>
          </w:tcPr>
          <w:p w14:paraId="1FFEF2FE" w14:textId="77777777" w:rsidR="00127780" w:rsidRPr="009C54AE" w:rsidRDefault="00127780" w:rsidP="00127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2BCD05E" w14:textId="09AF31DD" w:rsidR="00127780" w:rsidRPr="00127780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case study, prace zespołowe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709274AC" w14:textId="7BF7E08A" w:rsidR="00127780" w:rsidRPr="00603281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661E33" w:rsidRPr="009C54AE" w14:paraId="34EB178F" w14:textId="77777777" w:rsidTr="001101F0">
        <w:tc>
          <w:tcPr>
            <w:tcW w:w="1962" w:type="dxa"/>
          </w:tcPr>
          <w:p w14:paraId="44935E1A" w14:textId="77777777" w:rsidR="00661E33" w:rsidRPr="009C54AE" w:rsidRDefault="00661E33" w:rsidP="00661E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48DF4CB" w14:textId="67D8296F" w:rsidR="00661E33" w:rsidRPr="00127780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case study, prace zespołowe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34F4F86C" w14:textId="4D49E5EF" w:rsidR="00661E33" w:rsidRPr="00603281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9F3980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1B03A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468EF3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15C6" w14:paraId="5057990C" w14:textId="77777777" w:rsidTr="00923D7D">
        <w:tc>
          <w:tcPr>
            <w:tcW w:w="9670" w:type="dxa"/>
          </w:tcPr>
          <w:p w14:paraId="130777DD" w14:textId="77777777" w:rsidR="000E6CE0" w:rsidRPr="000E6CE0" w:rsidRDefault="000E6CE0" w:rsidP="000E6C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E6CE0">
              <w:rPr>
                <w:rFonts w:ascii="Corbel" w:hAnsi="Corbel"/>
                <w:sz w:val="24"/>
                <w:szCs w:val="24"/>
              </w:rPr>
              <w:t xml:space="preserve">Zaliczenie na ocenę - ocena końcowa z ćwiczeń stanowi średnią arytmetyczną z pracy indywidualnej studenta, prac zespołowych oraz aktywnego uczestnictwa w dyskusji na prowadzonych zajęciach. </w:t>
            </w:r>
          </w:p>
          <w:p w14:paraId="208E08B8" w14:textId="77777777" w:rsidR="000E6CE0" w:rsidRPr="000E6CE0" w:rsidRDefault="000E6CE0" w:rsidP="000E6C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E6CE0">
              <w:rPr>
                <w:rFonts w:ascii="Corbel" w:hAnsi="Corbel"/>
                <w:sz w:val="24"/>
                <w:szCs w:val="24"/>
              </w:rPr>
              <w:t>Projekty grupowe obejmują treści przekazane i wypracowane w trakcie ćwiczeń oraz pracy samodzielnej studenta.</w:t>
            </w:r>
          </w:p>
          <w:p w14:paraId="1827F7BC" w14:textId="03F12D80" w:rsidR="00724317" w:rsidRPr="00724317" w:rsidRDefault="000E6CE0" w:rsidP="000E6C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E6CE0">
              <w:rPr>
                <w:rFonts w:ascii="Corbel" w:hAnsi="Corbel"/>
                <w:sz w:val="24"/>
                <w:szCs w:val="24"/>
              </w:rPr>
              <w:t>Aktywność na zajęciach, rozwiązywane casy study oraz udział w dyskusji: sześć aktywności – ocena 5,0; pięć aktywności – ocena 4,5; cztery aktywności – ocena 4,0.</w:t>
            </w:r>
          </w:p>
        </w:tc>
      </w:tr>
    </w:tbl>
    <w:p w14:paraId="4B975293" w14:textId="77777777" w:rsidR="0085747A" w:rsidRPr="00D115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47BCD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24BC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422C207" w14:textId="77777777" w:rsidTr="001F65B4">
        <w:tc>
          <w:tcPr>
            <w:tcW w:w="4902" w:type="dxa"/>
            <w:vAlign w:val="center"/>
          </w:tcPr>
          <w:p w14:paraId="2A6BFAD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B83A37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B429D" w:rsidRPr="009C54AE" w14:paraId="050D186D" w14:textId="77777777" w:rsidTr="001F65B4">
        <w:tc>
          <w:tcPr>
            <w:tcW w:w="4902" w:type="dxa"/>
          </w:tcPr>
          <w:p w14:paraId="547A706A" w14:textId="5119514B" w:rsidR="00CB429D" w:rsidRPr="009C54AE" w:rsidRDefault="00CB429D" w:rsidP="006474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8378598" w14:textId="7B421ABE" w:rsidR="00CB429D" w:rsidRPr="00CB429D" w:rsidRDefault="00BC3171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B429D" w:rsidRPr="009C54AE" w14:paraId="6BA50312" w14:textId="77777777" w:rsidTr="001F65B4">
        <w:tc>
          <w:tcPr>
            <w:tcW w:w="4902" w:type="dxa"/>
          </w:tcPr>
          <w:p w14:paraId="626EB8FB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CBB558A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49CD7F9A" w14:textId="77777777" w:rsidR="00CB429D" w:rsidRPr="00CB429D" w:rsidRDefault="00CB429D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B429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B429D" w:rsidRPr="009C54AE" w14:paraId="72C45728" w14:textId="77777777" w:rsidTr="001F65B4">
        <w:tc>
          <w:tcPr>
            <w:tcW w:w="4902" w:type="dxa"/>
          </w:tcPr>
          <w:p w14:paraId="3473B85C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6746DC6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(przygotowanie do zajęć, </w:t>
            </w:r>
            <w:r w:rsidR="00ED5020">
              <w:rPr>
                <w:rFonts w:ascii="Corbel" w:hAnsi="Corbel"/>
                <w:sz w:val="24"/>
                <w:szCs w:val="24"/>
              </w:rPr>
              <w:t>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BA4224A" w14:textId="5F265C3C" w:rsidR="00CB429D" w:rsidRPr="00CB429D" w:rsidRDefault="00BC3171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38</w:t>
            </w:r>
          </w:p>
        </w:tc>
      </w:tr>
      <w:tr w:rsidR="00CB429D" w:rsidRPr="009C54AE" w14:paraId="545A3AF2" w14:textId="77777777" w:rsidTr="001F65B4">
        <w:tc>
          <w:tcPr>
            <w:tcW w:w="4902" w:type="dxa"/>
          </w:tcPr>
          <w:p w14:paraId="71509768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BCD76FA" w14:textId="77777777" w:rsidR="00CB429D" w:rsidRPr="00CB429D" w:rsidRDefault="00CB429D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B429D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CB429D" w:rsidRPr="009C54AE" w14:paraId="6E928E27" w14:textId="77777777" w:rsidTr="001F65B4">
        <w:tc>
          <w:tcPr>
            <w:tcW w:w="4902" w:type="dxa"/>
          </w:tcPr>
          <w:p w14:paraId="249445DC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748CAA2" w14:textId="77777777" w:rsidR="00CB429D" w:rsidRPr="00CB429D" w:rsidRDefault="00CB429D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B429D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7645E3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7E203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A5DFF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38D59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85747A" w:rsidRPr="009C54AE" w14:paraId="66D48AF5" w14:textId="77777777" w:rsidTr="00001710">
        <w:trPr>
          <w:trHeight w:val="397"/>
        </w:trPr>
        <w:tc>
          <w:tcPr>
            <w:tcW w:w="3544" w:type="dxa"/>
          </w:tcPr>
          <w:p w14:paraId="60B13B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A512A6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7544315" w14:textId="77777777" w:rsidTr="00001710">
        <w:trPr>
          <w:trHeight w:val="397"/>
        </w:trPr>
        <w:tc>
          <w:tcPr>
            <w:tcW w:w="3544" w:type="dxa"/>
          </w:tcPr>
          <w:p w14:paraId="02E3B5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4A9F6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9E472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1DA5A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968A76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9C54AE" w14:paraId="5BC2382D" w14:textId="77777777" w:rsidTr="00001710">
        <w:trPr>
          <w:trHeight w:val="397"/>
        </w:trPr>
        <w:tc>
          <w:tcPr>
            <w:tcW w:w="8959" w:type="dxa"/>
          </w:tcPr>
          <w:p w14:paraId="5EEAC2A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3A6F42" w14:textId="0F37869D" w:rsidR="00D115C6" w:rsidRDefault="00346862" w:rsidP="0034686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Zakrzewska-Bielawska A., </w:t>
            </w:r>
            <w:r w:rsidRPr="00EC6A49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Strategie rozwoju przedsiębiorstw: nowe spojrzenie,</w:t>
            </w:r>
            <w:r w:rsidR="003A6440"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>PWE</w:t>
            </w:r>
            <w:r w:rsidR="003A6440"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7F4B30"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>2018.</w:t>
            </w:r>
            <w:r w:rsidR="00AB2FB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4F48CE9E" w14:textId="3F32AA96" w:rsidR="00AB2FBB" w:rsidRDefault="00AB2FBB" w:rsidP="0034686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Jurek-Stępień S. (red.). Strategie rozwoju przedsi</w:t>
            </w:r>
            <w:r w:rsidR="00E14F10">
              <w:rPr>
                <w:rFonts w:ascii="Corbel" w:hAnsi="Corbel"/>
                <w:b w:val="0"/>
                <w:bCs/>
                <w:smallCaps w:val="0"/>
                <w:szCs w:val="24"/>
              </w:rPr>
              <w:t>ębiorstwa: metody, analizy, przykłady, wyd. SGH, Warszawa 2007</w:t>
            </w:r>
          </w:p>
          <w:p w14:paraId="22A62ABC" w14:textId="103A1C23" w:rsidR="005A086C" w:rsidRPr="00E14F10" w:rsidRDefault="00EC6A49" w:rsidP="00E14F10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1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Grzebyk M., </w:t>
            </w:r>
            <w:r w:rsidRPr="00E14F10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Koncepcja klastra a współdziałanie i konkurencyjność przedsiębiorstw</w:t>
            </w:r>
            <w:r w:rsidRPr="00E14F1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monografia nt. </w:t>
            </w:r>
            <w:r w:rsidRPr="00E14F10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Przedsiębiorstwo i region. Konkurencyjność a innowacyjność</w:t>
            </w:r>
            <w:r w:rsidRPr="00E14F10">
              <w:rPr>
                <w:rFonts w:ascii="Corbel" w:hAnsi="Corbel"/>
                <w:b w:val="0"/>
                <w:bCs/>
                <w:smallCaps w:val="0"/>
                <w:szCs w:val="24"/>
              </w:rPr>
              <w:t>, pod red. L. Kaliszczak, nr 1, 2009, s.18-26</w:t>
            </w:r>
          </w:p>
        </w:tc>
      </w:tr>
      <w:tr w:rsidR="0085747A" w:rsidRPr="009C54AE" w14:paraId="0F0416AE" w14:textId="77777777" w:rsidTr="00001710">
        <w:trPr>
          <w:trHeight w:val="397"/>
        </w:trPr>
        <w:tc>
          <w:tcPr>
            <w:tcW w:w="8959" w:type="dxa"/>
          </w:tcPr>
          <w:p w14:paraId="44F1F3EF" w14:textId="77777777" w:rsidR="009F7BA1" w:rsidRDefault="0085747A" w:rsidP="005A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A8D670B" w14:textId="77777777" w:rsidR="003A6440" w:rsidRDefault="00C60F3D" w:rsidP="00C60F3D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3F4263">
              <w:rPr>
                <w:sz w:val="24"/>
                <w:szCs w:val="24"/>
              </w:rPr>
              <w:t xml:space="preserve">Filip P., Grzebyk M., </w:t>
            </w:r>
            <w:r w:rsidRPr="00EC6A49">
              <w:rPr>
                <w:i/>
                <w:iCs/>
                <w:sz w:val="24"/>
                <w:szCs w:val="24"/>
              </w:rPr>
              <w:t>Kapitał intelektualny a strategie rozwoju przedsiębiorstw-wyniki badań własnych</w:t>
            </w:r>
            <w:r w:rsidRPr="003F4263">
              <w:rPr>
                <w:sz w:val="24"/>
                <w:szCs w:val="24"/>
              </w:rPr>
              <w:t>, [w:] Pracownicy jako akcelerator (teoria i wyniki badań), pod red. nauk. E. Farkasova, W. K. Krupa, P. Skotny, wyd. TUKE Kosice i UR Rzeszów, Kosice-Rzeszów 2012, s. 172-196</w:t>
            </w:r>
            <w:r w:rsidR="00001710">
              <w:rPr>
                <w:sz w:val="24"/>
                <w:szCs w:val="24"/>
              </w:rPr>
              <w:t>.</w:t>
            </w:r>
          </w:p>
          <w:p w14:paraId="43AE4118" w14:textId="4CB0FDC1" w:rsidR="00001710" w:rsidRPr="00C60F3D" w:rsidRDefault="00001710" w:rsidP="00C60F3D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001710">
              <w:rPr>
                <w:i/>
                <w:iCs/>
                <w:sz w:val="24"/>
                <w:szCs w:val="24"/>
              </w:rPr>
              <w:t>Modele biznesu, strategie i procesy biznesowe - wybrane aspekty : praca zbiorowa</w:t>
            </w:r>
            <w:r w:rsidRPr="00001710">
              <w:rPr>
                <w:sz w:val="24"/>
                <w:szCs w:val="24"/>
              </w:rPr>
              <w:t xml:space="preserve"> / pod red. Adama Jabłońskiego ; Wyższa Szkoła Biznesu w Dąbrowie Górniczej, Przedsiębiorstwo – organizacja Zarządzanie, Dąbrowa Górnicza 2016.</w:t>
            </w:r>
          </w:p>
        </w:tc>
      </w:tr>
    </w:tbl>
    <w:p w14:paraId="2AE6C6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53A2C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9804A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D6D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FE0DD" w14:textId="77777777" w:rsidR="00EC7378" w:rsidRDefault="00EC7378" w:rsidP="00C16ABF">
      <w:pPr>
        <w:spacing w:after="0" w:line="240" w:lineRule="auto"/>
      </w:pPr>
      <w:r>
        <w:separator/>
      </w:r>
    </w:p>
  </w:endnote>
  <w:endnote w:type="continuationSeparator" w:id="0">
    <w:p w14:paraId="5169064B" w14:textId="77777777" w:rsidR="00EC7378" w:rsidRDefault="00EC73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CB746" w14:textId="77777777" w:rsidR="00EC7378" w:rsidRDefault="00EC7378" w:rsidP="00C16ABF">
      <w:pPr>
        <w:spacing w:after="0" w:line="240" w:lineRule="auto"/>
      </w:pPr>
      <w:r>
        <w:separator/>
      </w:r>
    </w:p>
  </w:footnote>
  <w:footnote w:type="continuationSeparator" w:id="0">
    <w:p w14:paraId="0A3CAEC0" w14:textId="77777777" w:rsidR="00EC7378" w:rsidRDefault="00EC7378" w:rsidP="00C16ABF">
      <w:pPr>
        <w:spacing w:after="0" w:line="240" w:lineRule="auto"/>
      </w:pPr>
      <w:r>
        <w:continuationSeparator/>
      </w:r>
    </w:p>
  </w:footnote>
  <w:footnote w:id="1">
    <w:p w14:paraId="2E0C56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47CD4"/>
    <w:multiLevelType w:val="hybridMultilevel"/>
    <w:tmpl w:val="E8801780"/>
    <w:lvl w:ilvl="0" w:tplc="9CA88086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34782203"/>
    <w:multiLevelType w:val="singleLevel"/>
    <w:tmpl w:val="7E7E32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3C2C194B"/>
    <w:multiLevelType w:val="hybridMultilevel"/>
    <w:tmpl w:val="079EA4EC"/>
    <w:lvl w:ilvl="0" w:tplc="AE8CCB50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205C9"/>
    <w:multiLevelType w:val="hybridMultilevel"/>
    <w:tmpl w:val="BFE65C74"/>
    <w:lvl w:ilvl="0" w:tplc="5F7A5CC8">
      <w:start w:val="1"/>
      <w:numFmt w:val="decimal"/>
      <w:lvlText w:val="%1."/>
      <w:lvlJc w:val="left"/>
      <w:pPr>
        <w:ind w:left="111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" w15:restartNumberingAfterBreak="0">
    <w:nsid w:val="445C4175"/>
    <w:multiLevelType w:val="hybridMultilevel"/>
    <w:tmpl w:val="751E6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121BC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59FE1E60"/>
    <w:multiLevelType w:val="hybridMultilevel"/>
    <w:tmpl w:val="7BAE4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107790">
    <w:abstractNumId w:val="2"/>
  </w:num>
  <w:num w:numId="2" w16cid:durableId="1480999350">
    <w:abstractNumId w:val="0"/>
  </w:num>
  <w:num w:numId="3" w16cid:durableId="945650262">
    <w:abstractNumId w:val="11"/>
  </w:num>
  <w:num w:numId="4" w16cid:durableId="535047767">
    <w:abstractNumId w:val="3"/>
  </w:num>
  <w:num w:numId="5" w16cid:durableId="90397575">
    <w:abstractNumId w:val="9"/>
  </w:num>
  <w:num w:numId="6" w16cid:durableId="1413307900">
    <w:abstractNumId w:val="5"/>
  </w:num>
  <w:num w:numId="7" w16cid:durableId="763306827">
    <w:abstractNumId w:val="1"/>
  </w:num>
  <w:num w:numId="8" w16cid:durableId="21906053">
    <w:abstractNumId w:val="12"/>
  </w:num>
  <w:num w:numId="9" w16cid:durableId="137692643">
    <w:abstractNumId w:val="6"/>
  </w:num>
  <w:num w:numId="10" w16cid:durableId="780732541">
    <w:abstractNumId w:val="7"/>
  </w:num>
  <w:num w:numId="11" w16cid:durableId="778523647">
    <w:abstractNumId w:val="10"/>
  </w:num>
  <w:num w:numId="12" w16cid:durableId="746270737">
    <w:abstractNumId w:val="4"/>
  </w:num>
  <w:num w:numId="13" w16cid:durableId="45437670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710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F42"/>
    <w:rsid w:val="000D04B0"/>
    <w:rsid w:val="000E3E0A"/>
    <w:rsid w:val="000E6389"/>
    <w:rsid w:val="000E6CE0"/>
    <w:rsid w:val="000F1C57"/>
    <w:rsid w:val="000F5615"/>
    <w:rsid w:val="001101F0"/>
    <w:rsid w:val="00121DD6"/>
    <w:rsid w:val="00124BFF"/>
    <w:rsid w:val="0012560E"/>
    <w:rsid w:val="00127108"/>
    <w:rsid w:val="00127780"/>
    <w:rsid w:val="0013026A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40AE"/>
    <w:rsid w:val="001A63AC"/>
    <w:rsid w:val="001A70D2"/>
    <w:rsid w:val="001B0D3F"/>
    <w:rsid w:val="001D657B"/>
    <w:rsid w:val="001D7B54"/>
    <w:rsid w:val="001E0209"/>
    <w:rsid w:val="001E2815"/>
    <w:rsid w:val="001F2CA2"/>
    <w:rsid w:val="001F65B4"/>
    <w:rsid w:val="002144C0"/>
    <w:rsid w:val="00215FA7"/>
    <w:rsid w:val="0022477D"/>
    <w:rsid w:val="002278A9"/>
    <w:rsid w:val="00231BC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EA6"/>
    <w:rsid w:val="002D3375"/>
    <w:rsid w:val="002D73D4"/>
    <w:rsid w:val="002E209A"/>
    <w:rsid w:val="002E3600"/>
    <w:rsid w:val="002F02A3"/>
    <w:rsid w:val="002F0AA5"/>
    <w:rsid w:val="002F4ABE"/>
    <w:rsid w:val="002F66C0"/>
    <w:rsid w:val="003018BA"/>
    <w:rsid w:val="0030395F"/>
    <w:rsid w:val="00305C92"/>
    <w:rsid w:val="00314D19"/>
    <w:rsid w:val="003151C5"/>
    <w:rsid w:val="00324155"/>
    <w:rsid w:val="00331B66"/>
    <w:rsid w:val="003343CF"/>
    <w:rsid w:val="00342EB3"/>
    <w:rsid w:val="00346862"/>
    <w:rsid w:val="00346FE9"/>
    <w:rsid w:val="0034759A"/>
    <w:rsid w:val="003503F6"/>
    <w:rsid w:val="003530DD"/>
    <w:rsid w:val="00363F78"/>
    <w:rsid w:val="003A0A5B"/>
    <w:rsid w:val="003A1176"/>
    <w:rsid w:val="003A6440"/>
    <w:rsid w:val="003C0BAE"/>
    <w:rsid w:val="003C7AED"/>
    <w:rsid w:val="003D18A9"/>
    <w:rsid w:val="003D3292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6A3"/>
    <w:rsid w:val="0042745A"/>
    <w:rsid w:val="00431D5C"/>
    <w:rsid w:val="004362C6"/>
    <w:rsid w:val="00437FA2"/>
    <w:rsid w:val="00445970"/>
    <w:rsid w:val="00461EFC"/>
    <w:rsid w:val="004649C9"/>
    <w:rsid w:val="004652C2"/>
    <w:rsid w:val="004706D1"/>
    <w:rsid w:val="00471326"/>
    <w:rsid w:val="0047598D"/>
    <w:rsid w:val="004840FD"/>
    <w:rsid w:val="00485F87"/>
    <w:rsid w:val="00490F7D"/>
    <w:rsid w:val="00491678"/>
    <w:rsid w:val="004968E2"/>
    <w:rsid w:val="004A3EEA"/>
    <w:rsid w:val="004A4D1F"/>
    <w:rsid w:val="004B7A3D"/>
    <w:rsid w:val="004D0130"/>
    <w:rsid w:val="004D3FC4"/>
    <w:rsid w:val="004D5282"/>
    <w:rsid w:val="004F0B46"/>
    <w:rsid w:val="004F1551"/>
    <w:rsid w:val="004F55A3"/>
    <w:rsid w:val="0050496F"/>
    <w:rsid w:val="00513B6F"/>
    <w:rsid w:val="00517C63"/>
    <w:rsid w:val="00533A33"/>
    <w:rsid w:val="005363C4"/>
    <w:rsid w:val="00536BDE"/>
    <w:rsid w:val="0054316F"/>
    <w:rsid w:val="00543ACC"/>
    <w:rsid w:val="00564FD9"/>
    <w:rsid w:val="0056696D"/>
    <w:rsid w:val="005801CB"/>
    <w:rsid w:val="0059484D"/>
    <w:rsid w:val="005A0855"/>
    <w:rsid w:val="005A086C"/>
    <w:rsid w:val="005A133C"/>
    <w:rsid w:val="005A3196"/>
    <w:rsid w:val="005A4DAC"/>
    <w:rsid w:val="005C080F"/>
    <w:rsid w:val="005C55E5"/>
    <w:rsid w:val="005C696A"/>
    <w:rsid w:val="005E6E85"/>
    <w:rsid w:val="005F0766"/>
    <w:rsid w:val="005F31D2"/>
    <w:rsid w:val="0061029B"/>
    <w:rsid w:val="00617230"/>
    <w:rsid w:val="00621CE1"/>
    <w:rsid w:val="00624A71"/>
    <w:rsid w:val="00627FC9"/>
    <w:rsid w:val="00647425"/>
    <w:rsid w:val="00647FA8"/>
    <w:rsid w:val="0065029B"/>
    <w:rsid w:val="00650C5F"/>
    <w:rsid w:val="00654934"/>
    <w:rsid w:val="00661E33"/>
    <w:rsid w:val="006620D9"/>
    <w:rsid w:val="00671958"/>
    <w:rsid w:val="00675843"/>
    <w:rsid w:val="00696477"/>
    <w:rsid w:val="00696EA2"/>
    <w:rsid w:val="006B62EC"/>
    <w:rsid w:val="006C7D0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317"/>
    <w:rsid w:val="00724677"/>
    <w:rsid w:val="00725459"/>
    <w:rsid w:val="007327BD"/>
    <w:rsid w:val="00734608"/>
    <w:rsid w:val="00745302"/>
    <w:rsid w:val="007461D6"/>
    <w:rsid w:val="00746EC8"/>
    <w:rsid w:val="00752BBA"/>
    <w:rsid w:val="00763BF1"/>
    <w:rsid w:val="00766FA5"/>
    <w:rsid w:val="00766FD4"/>
    <w:rsid w:val="0078168C"/>
    <w:rsid w:val="00786B52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4506"/>
    <w:rsid w:val="007F4B30"/>
    <w:rsid w:val="0081554D"/>
    <w:rsid w:val="0081707E"/>
    <w:rsid w:val="0082459E"/>
    <w:rsid w:val="008449B3"/>
    <w:rsid w:val="008552A2"/>
    <w:rsid w:val="00857428"/>
    <w:rsid w:val="0085747A"/>
    <w:rsid w:val="008609C7"/>
    <w:rsid w:val="00884922"/>
    <w:rsid w:val="00885F64"/>
    <w:rsid w:val="008917F9"/>
    <w:rsid w:val="00896290"/>
    <w:rsid w:val="008A45F7"/>
    <w:rsid w:val="008C0CC0"/>
    <w:rsid w:val="008C19A9"/>
    <w:rsid w:val="008C379D"/>
    <w:rsid w:val="008C5147"/>
    <w:rsid w:val="008C5359"/>
    <w:rsid w:val="008C5363"/>
    <w:rsid w:val="008D3DFB"/>
    <w:rsid w:val="008D5545"/>
    <w:rsid w:val="008E64F4"/>
    <w:rsid w:val="008F12C9"/>
    <w:rsid w:val="008F6E29"/>
    <w:rsid w:val="009133AD"/>
    <w:rsid w:val="00916188"/>
    <w:rsid w:val="00923D7D"/>
    <w:rsid w:val="009270BD"/>
    <w:rsid w:val="00936E02"/>
    <w:rsid w:val="009508DF"/>
    <w:rsid w:val="00950DAC"/>
    <w:rsid w:val="00954A07"/>
    <w:rsid w:val="00984B23"/>
    <w:rsid w:val="009869EB"/>
    <w:rsid w:val="00991867"/>
    <w:rsid w:val="00997F14"/>
    <w:rsid w:val="009A78D9"/>
    <w:rsid w:val="009C3E31"/>
    <w:rsid w:val="009C54AE"/>
    <w:rsid w:val="009C788E"/>
    <w:rsid w:val="009D3F3B"/>
    <w:rsid w:val="009D4AAC"/>
    <w:rsid w:val="009D6D9F"/>
    <w:rsid w:val="009E0543"/>
    <w:rsid w:val="009E3B41"/>
    <w:rsid w:val="009F3C5C"/>
    <w:rsid w:val="009F4610"/>
    <w:rsid w:val="009F7BA1"/>
    <w:rsid w:val="00A00ECC"/>
    <w:rsid w:val="00A155EE"/>
    <w:rsid w:val="00A2245B"/>
    <w:rsid w:val="00A26A30"/>
    <w:rsid w:val="00A30110"/>
    <w:rsid w:val="00A36899"/>
    <w:rsid w:val="00A371F6"/>
    <w:rsid w:val="00A43BF6"/>
    <w:rsid w:val="00A53FA5"/>
    <w:rsid w:val="00A54817"/>
    <w:rsid w:val="00A571A3"/>
    <w:rsid w:val="00A601C8"/>
    <w:rsid w:val="00A60799"/>
    <w:rsid w:val="00A84C85"/>
    <w:rsid w:val="00A949C8"/>
    <w:rsid w:val="00A97DE1"/>
    <w:rsid w:val="00AB053C"/>
    <w:rsid w:val="00AB2FBB"/>
    <w:rsid w:val="00AB707B"/>
    <w:rsid w:val="00AD1146"/>
    <w:rsid w:val="00AD27D3"/>
    <w:rsid w:val="00AD66D6"/>
    <w:rsid w:val="00AE1160"/>
    <w:rsid w:val="00AE203C"/>
    <w:rsid w:val="00AE2E74"/>
    <w:rsid w:val="00AE5FCB"/>
    <w:rsid w:val="00AF2C1E"/>
    <w:rsid w:val="00B00F2A"/>
    <w:rsid w:val="00B03B1F"/>
    <w:rsid w:val="00B06142"/>
    <w:rsid w:val="00B135B1"/>
    <w:rsid w:val="00B3130B"/>
    <w:rsid w:val="00B40ADB"/>
    <w:rsid w:val="00B43B77"/>
    <w:rsid w:val="00B43E80"/>
    <w:rsid w:val="00B4669D"/>
    <w:rsid w:val="00B607DB"/>
    <w:rsid w:val="00B66529"/>
    <w:rsid w:val="00B75946"/>
    <w:rsid w:val="00B8056E"/>
    <w:rsid w:val="00B819C8"/>
    <w:rsid w:val="00B82308"/>
    <w:rsid w:val="00B90885"/>
    <w:rsid w:val="00BB520A"/>
    <w:rsid w:val="00BC3171"/>
    <w:rsid w:val="00BC797F"/>
    <w:rsid w:val="00BD09A6"/>
    <w:rsid w:val="00BD3869"/>
    <w:rsid w:val="00BD66E9"/>
    <w:rsid w:val="00BD6FF4"/>
    <w:rsid w:val="00BE6F66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8AA"/>
    <w:rsid w:val="00C52F48"/>
    <w:rsid w:val="00C56036"/>
    <w:rsid w:val="00C60F3D"/>
    <w:rsid w:val="00C61DC5"/>
    <w:rsid w:val="00C65DE2"/>
    <w:rsid w:val="00C67E92"/>
    <w:rsid w:val="00C70A26"/>
    <w:rsid w:val="00C766DF"/>
    <w:rsid w:val="00C94B98"/>
    <w:rsid w:val="00CA2B96"/>
    <w:rsid w:val="00CA5089"/>
    <w:rsid w:val="00CA56E5"/>
    <w:rsid w:val="00CB3AD8"/>
    <w:rsid w:val="00CB429D"/>
    <w:rsid w:val="00CD2E0E"/>
    <w:rsid w:val="00CD6897"/>
    <w:rsid w:val="00CE5BAC"/>
    <w:rsid w:val="00CF25BE"/>
    <w:rsid w:val="00CF78ED"/>
    <w:rsid w:val="00D02B25"/>
    <w:rsid w:val="00D02EBA"/>
    <w:rsid w:val="00D075F2"/>
    <w:rsid w:val="00D115C6"/>
    <w:rsid w:val="00D11881"/>
    <w:rsid w:val="00D17C3C"/>
    <w:rsid w:val="00D234F0"/>
    <w:rsid w:val="00D26B2C"/>
    <w:rsid w:val="00D352C9"/>
    <w:rsid w:val="00D425B2"/>
    <w:rsid w:val="00D428D6"/>
    <w:rsid w:val="00D552B2"/>
    <w:rsid w:val="00D55BE2"/>
    <w:rsid w:val="00D5744B"/>
    <w:rsid w:val="00D608D1"/>
    <w:rsid w:val="00D62D7E"/>
    <w:rsid w:val="00D74119"/>
    <w:rsid w:val="00D8075B"/>
    <w:rsid w:val="00D839A9"/>
    <w:rsid w:val="00D8678B"/>
    <w:rsid w:val="00DA2114"/>
    <w:rsid w:val="00DA6057"/>
    <w:rsid w:val="00DC6D0C"/>
    <w:rsid w:val="00DE09C0"/>
    <w:rsid w:val="00DE1024"/>
    <w:rsid w:val="00DE4A14"/>
    <w:rsid w:val="00DE5EED"/>
    <w:rsid w:val="00DF320D"/>
    <w:rsid w:val="00DF71C8"/>
    <w:rsid w:val="00E04536"/>
    <w:rsid w:val="00E129B8"/>
    <w:rsid w:val="00E14F10"/>
    <w:rsid w:val="00E1520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2FCE"/>
    <w:rsid w:val="00E83641"/>
    <w:rsid w:val="00E923F5"/>
    <w:rsid w:val="00E960BB"/>
    <w:rsid w:val="00EA2074"/>
    <w:rsid w:val="00EA4832"/>
    <w:rsid w:val="00EA4E9D"/>
    <w:rsid w:val="00EC4899"/>
    <w:rsid w:val="00EC6A49"/>
    <w:rsid w:val="00EC7378"/>
    <w:rsid w:val="00ED03AB"/>
    <w:rsid w:val="00ED32D2"/>
    <w:rsid w:val="00ED5020"/>
    <w:rsid w:val="00EE32DE"/>
    <w:rsid w:val="00EE5457"/>
    <w:rsid w:val="00EF0FAA"/>
    <w:rsid w:val="00EF7641"/>
    <w:rsid w:val="00F070AB"/>
    <w:rsid w:val="00F17567"/>
    <w:rsid w:val="00F2553B"/>
    <w:rsid w:val="00F27A7B"/>
    <w:rsid w:val="00F4768E"/>
    <w:rsid w:val="00F47E2E"/>
    <w:rsid w:val="00F526AF"/>
    <w:rsid w:val="00F617C3"/>
    <w:rsid w:val="00F7066B"/>
    <w:rsid w:val="00F83B28"/>
    <w:rsid w:val="00F974DA"/>
    <w:rsid w:val="00FA46E5"/>
    <w:rsid w:val="00FB7DBA"/>
    <w:rsid w:val="00FC1822"/>
    <w:rsid w:val="00FC1C25"/>
    <w:rsid w:val="00FC3F45"/>
    <w:rsid w:val="00FD1423"/>
    <w:rsid w:val="00FD3233"/>
    <w:rsid w:val="00FD503F"/>
    <w:rsid w:val="00FD7589"/>
    <w:rsid w:val="00FE7653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9D479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B2F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D234F0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rsid w:val="00B03B1F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2FBB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3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EED33-C5AC-40DD-8C10-EB40B75FF8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700C7-2F3C-408F-85A3-B4FF1B8B3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16491E-7071-4979-B6F1-F9DD525957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218357-DD87-4080-9937-FC791A69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967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2019-02-06T12:12:00Z</cp:lastPrinted>
  <dcterms:created xsi:type="dcterms:W3CDTF">2025-11-04T17:48:00Z</dcterms:created>
  <dcterms:modified xsi:type="dcterms:W3CDTF">2025-11-11T17:27:00Z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